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E5F" w:rsidRPr="00C06E5F" w:rsidRDefault="00C06E5F">
      <w:pPr>
        <w:rPr>
          <w:sz w:val="32"/>
          <w:szCs w:val="32"/>
        </w:rPr>
      </w:pPr>
      <w:r w:rsidRPr="00C06E5F">
        <w:rPr>
          <w:sz w:val="32"/>
          <w:szCs w:val="32"/>
        </w:rPr>
        <w:t xml:space="preserve">My name is Blue Kangaroo and I belong to Lily. I love Lily very much but she is always losing me. </w:t>
      </w:r>
    </w:p>
    <w:p w:rsidR="00765F3D" w:rsidRPr="00C06E5F" w:rsidRDefault="00C06E5F">
      <w:pPr>
        <w:rPr>
          <w:sz w:val="32"/>
          <w:szCs w:val="32"/>
        </w:rPr>
      </w:pPr>
      <w:proofErr w:type="gramStart"/>
      <w:r w:rsidRPr="00C06E5F">
        <w:rPr>
          <w:sz w:val="32"/>
          <w:szCs w:val="32"/>
        </w:rPr>
        <w:t>One day</w:t>
      </w:r>
      <w:proofErr w:type="gramEnd"/>
      <w:r w:rsidRPr="00C06E5F">
        <w:rPr>
          <w:sz w:val="32"/>
          <w:szCs w:val="32"/>
        </w:rPr>
        <w:t xml:space="preserve"> Lily and Florence took me to the park. Florence warned Lily to hold on to me but she left me on the slide. Luckily, she remembered and came and got me.</w:t>
      </w:r>
    </w:p>
    <w:p w:rsidR="00C06E5F" w:rsidRPr="00C06E5F" w:rsidRDefault="00C06E5F">
      <w:pPr>
        <w:rPr>
          <w:sz w:val="32"/>
          <w:szCs w:val="32"/>
        </w:rPr>
      </w:pPr>
      <w:r w:rsidRPr="00C06E5F">
        <w:rPr>
          <w:sz w:val="32"/>
          <w:szCs w:val="32"/>
        </w:rPr>
        <w:t>Another day Lily and Aunt Jemima took me shopping………</w:t>
      </w:r>
      <w:bookmarkStart w:id="0" w:name="_GoBack"/>
      <w:bookmarkEnd w:id="0"/>
    </w:p>
    <w:sectPr w:rsidR="00C06E5F" w:rsidRPr="00C06E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E5F"/>
    <w:rsid w:val="00765F3D"/>
    <w:rsid w:val="00C06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420E6"/>
  <w15:chartTrackingRefBased/>
  <w15:docId w15:val="{BAF94623-825E-48EC-8BD1-6ACAA8A7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AD354E3C</Template>
  <TotalTime>5</TotalTime>
  <Pages>1</Pages>
  <Words>46</Words>
  <Characters>266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Chesterfield</dc:creator>
  <cp:keywords/>
  <dc:description/>
  <cp:lastModifiedBy>Laura Chesterfield</cp:lastModifiedBy>
  <cp:revision>1</cp:revision>
  <dcterms:created xsi:type="dcterms:W3CDTF">2021-02-09T20:19:00Z</dcterms:created>
  <dcterms:modified xsi:type="dcterms:W3CDTF">2021-02-09T20:24:00Z</dcterms:modified>
</cp:coreProperties>
</file>